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D28BD" w14:textId="77777777" w:rsidR="007B02CD" w:rsidRPr="008642EC" w:rsidRDefault="007B02CD" w:rsidP="007B02C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860B1F3" w14:textId="77777777" w:rsidR="007B02CD" w:rsidRPr="00992C7B" w:rsidRDefault="007B02CD" w:rsidP="007B02CD">
      <w:pPr>
        <w:pStyle w:val="BasicParagraph"/>
        <w:suppressAutoHyphens/>
        <w:spacing w:line="240" w:lineRule="auto"/>
        <w:rPr>
          <w:rFonts w:ascii="Times New Roman" w:hAnsi="Times New Roman" w:cs="Times New Roman"/>
          <w:b/>
          <w:bCs/>
          <w:color w:val="000000" w:themeColor="text1"/>
          <w:sz w:val="12"/>
          <w:szCs w:val="12"/>
        </w:rPr>
      </w:pPr>
    </w:p>
    <w:p w14:paraId="3097A892" w14:textId="77777777" w:rsidR="007B02CD" w:rsidRPr="00582653" w:rsidRDefault="007B02CD" w:rsidP="007B02C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2AB517" w14:textId="77777777" w:rsidR="007B02CD" w:rsidRDefault="007B02CD" w:rsidP="007B02C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721B36" w14:textId="77777777" w:rsidR="007B02CD" w:rsidRDefault="007B02CD" w:rsidP="007B02C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E8A90A7" w14:textId="77777777" w:rsidR="007B02CD" w:rsidRPr="00582653" w:rsidRDefault="007B02CD" w:rsidP="007B02C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F6A4627" wp14:editId="4B12159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4DC2CAF" w14:textId="7F7027F4" w:rsidR="007B02CD" w:rsidRDefault="007B02CD" w:rsidP="007B02C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DAB237E" w14:textId="77777777" w:rsidR="007B02CD" w:rsidRDefault="007B02CD" w:rsidP="007B02C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97D8485" w14:textId="77777777" w:rsidR="007B02CD" w:rsidRPr="00582653" w:rsidRDefault="007B02CD" w:rsidP="007B02C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F51C3F3" w14:textId="77777777" w:rsidR="007B02CD" w:rsidRPr="00582653" w:rsidRDefault="007B02CD" w:rsidP="007B02C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D70EC1" w14:textId="77777777" w:rsidR="007B02CD" w:rsidRPr="008642EC" w:rsidRDefault="007B02CD" w:rsidP="007B02CD">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B5DD4E8" w14:textId="77777777" w:rsidR="007B02CD" w:rsidRPr="008642EC" w:rsidRDefault="007B02CD" w:rsidP="007B02CD">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9BDBD78" w14:textId="77777777" w:rsidR="007B02CD" w:rsidRPr="00582653" w:rsidRDefault="007B02CD" w:rsidP="007B02C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F1A81BB" w14:textId="77777777" w:rsidR="007B02CD" w:rsidRPr="008642EC" w:rsidRDefault="007B02CD" w:rsidP="007B02C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6EFB44D" w14:textId="77777777" w:rsidR="007B02CD" w:rsidRPr="008642EC" w:rsidRDefault="007B02CD" w:rsidP="007B02C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4E4F837" w14:textId="77777777" w:rsidR="007B02CD" w:rsidRPr="00992C7B" w:rsidRDefault="007B02CD" w:rsidP="007B02CD">
      <w:pPr>
        <w:pStyle w:val="BasicParagraph"/>
        <w:suppressAutoHyphens/>
        <w:spacing w:line="240" w:lineRule="auto"/>
        <w:ind w:left="1440"/>
        <w:rPr>
          <w:rFonts w:ascii="Times New Roman" w:hAnsi="Times New Roman" w:cs="Times New Roman"/>
          <w:color w:val="000000" w:themeColor="text1"/>
          <w:sz w:val="12"/>
          <w:szCs w:val="12"/>
        </w:rPr>
      </w:pPr>
    </w:p>
    <w:p w14:paraId="3F1334C4" w14:textId="77777777" w:rsidR="007B02CD" w:rsidRPr="00582653" w:rsidRDefault="007B02CD" w:rsidP="007B02C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EDC146D" w14:textId="77777777" w:rsidR="007B02CD" w:rsidRDefault="007B02CD" w:rsidP="007B02C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C086F8A" w14:textId="77777777" w:rsidR="007B02CD" w:rsidRPr="00992C7B" w:rsidRDefault="007B02CD" w:rsidP="007B02CD">
      <w:pPr>
        <w:pStyle w:val="BasicParagraph"/>
        <w:suppressAutoHyphens/>
        <w:spacing w:line="240" w:lineRule="auto"/>
        <w:ind w:left="1440"/>
        <w:rPr>
          <w:rFonts w:ascii="Times New Roman" w:hAnsi="Times New Roman" w:cs="Times New Roman"/>
          <w:color w:val="000000" w:themeColor="text1"/>
          <w:sz w:val="12"/>
          <w:szCs w:val="12"/>
        </w:rPr>
      </w:pPr>
    </w:p>
    <w:p w14:paraId="2AABE816" w14:textId="77777777" w:rsidR="007B02CD" w:rsidRDefault="007B02CD" w:rsidP="007B02C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FF35D80" w14:textId="77777777" w:rsidR="007B02CD" w:rsidRDefault="007B02CD" w:rsidP="007B02CD">
      <w:pPr>
        <w:pStyle w:val="BasicParagraph"/>
        <w:suppressAutoHyphens/>
        <w:spacing w:line="240" w:lineRule="auto"/>
        <w:ind w:left="1440"/>
        <w:rPr>
          <w:rFonts w:ascii="Times New Roman" w:hAnsi="Times New Roman" w:cs="Times New Roman"/>
          <w:color w:val="000000" w:themeColor="text1"/>
          <w:sz w:val="21"/>
          <w:szCs w:val="21"/>
        </w:rPr>
      </w:pPr>
    </w:p>
    <w:p w14:paraId="5656B23E" w14:textId="77777777" w:rsidR="007B02CD" w:rsidRDefault="007B02CD" w:rsidP="007B02C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700DDF2" w14:textId="77777777" w:rsidR="007B02CD" w:rsidRPr="00992C7B" w:rsidRDefault="007B02CD" w:rsidP="007B02CD">
      <w:pPr>
        <w:pStyle w:val="BasicParagraph"/>
        <w:suppressAutoHyphens/>
        <w:spacing w:line="240" w:lineRule="auto"/>
        <w:ind w:left="1440"/>
        <w:rPr>
          <w:rFonts w:ascii="Times New Roman" w:hAnsi="Times New Roman" w:cs="Times New Roman"/>
          <w:color w:val="000000" w:themeColor="text1"/>
          <w:sz w:val="12"/>
          <w:szCs w:val="12"/>
        </w:rPr>
      </w:pPr>
    </w:p>
    <w:p w14:paraId="2661237B" w14:textId="0FD33061" w:rsidR="007B02CD" w:rsidRDefault="007B02CD" w:rsidP="007B02CD">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6A454352" w14:textId="54FDC450"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1"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2" w:name="_Hlk97640610"/>
            <w:bookmarkEnd w:id="1"/>
            <w:r w:rsidRPr="002175B4">
              <w:t>Ensuring our people are skilled and equipped to deliver quality service</w:t>
            </w:r>
            <w:bookmarkEnd w:id="2"/>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3"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3"/>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4"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4"/>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5" w:name="_Hlk97640773"/>
            <w:r w:rsidRPr="002175B4">
              <w:t xml:space="preserve">Incorporating technology and innovation to simplify work practices and enhance worker experiences </w:t>
            </w:r>
          </w:p>
          <w:bookmarkEnd w:id="5"/>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7B02CD">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2CD"/>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B02C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B02C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15E02D90-A691-4E72-A4B5-EA8A481D9F5E}"/>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C96ACC11-47B7-49EE-9116-C9E82547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2023-07-03T04:38:00Z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